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AC15E" w14:textId="77777777" w:rsidR="00916469" w:rsidRDefault="00916469" w:rsidP="009164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DARELL</w:t>
      </w:r>
      <w:r>
        <w:rPr>
          <w:rFonts w:cs="Times New Roman"/>
          <w:szCs w:val="24"/>
        </w:rPr>
        <w:t xml:space="preserve">       (fl.1416)</w:t>
      </w:r>
    </w:p>
    <w:p w14:paraId="3EF8DFA8" w14:textId="77777777" w:rsidR="00916469" w:rsidRDefault="00916469" w:rsidP="009164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Mason.</w:t>
      </w:r>
    </w:p>
    <w:p w14:paraId="6CA905D2" w14:textId="77777777" w:rsidR="00916469" w:rsidRDefault="00916469" w:rsidP="00916469">
      <w:pPr>
        <w:pStyle w:val="NoSpacing"/>
        <w:rPr>
          <w:rFonts w:cs="Times New Roman"/>
          <w:szCs w:val="24"/>
        </w:rPr>
      </w:pPr>
    </w:p>
    <w:p w14:paraId="2B5148AB" w14:textId="77777777" w:rsidR="00916469" w:rsidRDefault="00916469" w:rsidP="00916469">
      <w:pPr>
        <w:pStyle w:val="NoSpacing"/>
        <w:rPr>
          <w:rFonts w:cs="Times New Roman"/>
          <w:szCs w:val="24"/>
        </w:rPr>
      </w:pPr>
    </w:p>
    <w:p w14:paraId="685D99DE" w14:textId="77777777" w:rsidR="00916469" w:rsidRDefault="00916469" w:rsidP="009164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>He was employed by the Minster.</w:t>
      </w:r>
    </w:p>
    <w:p w14:paraId="69E4BA01" w14:textId="77777777" w:rsidR="00916469" w:rsidRDefault="00916469" w:rsidP="00916469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(“Craftsmen and Industry In Late Medieval York” by Heather Crichton Swanson, a dissertation submitted for the degree of D.Phil., University of York, Department of History. December 1980 p.223)</w:t>
      </w:r>
    </w:p>
    <w:p w14:paraId="06C0A8D6" w14:textId="77777777" w:rsidR="00916469" w:rsidRDefault="00916469" w:rsidP="00916469">
      <w:pPr>
        <w:pStyle w:val="NoSpacing"/>
        <w:rPr>
          <w:rFonts w:cs="Times New Roman"/>
          <w:szCs w:val="24"/>
        </w:rPr>
      </w:pPr>
    </w:p>
    <w:p w14:paraId="2819BF82" w14:textId="77777777" w:rsidR="00916469" w:rsidRDefault="00916469" w:rsidP="00916469">
      <w:pPr>
        <w:pStyle w:val="NoSpacing"/>
        <w:rPr>
          <w:rFonts w:cs="Times New Roman"/>
          <w:szCs w:val="24"/>
        </w:rPr>
      </w:pPr>
    </w:p>
    <w:p w14:paraId="2EB3A16F" w14:textId="7ED4A6AE" w:rsidR="00BA00AB" w:rsidRPr="00EB3209" w:rsidRDefault="00916469" w:rsidP="009164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May 2024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A7CDF8" w14:textId="77777777" w:rsidR="00916469" w:rsidRDefault="00916469" w:rsidP="009139A6">
      <w:r>
        <w:separator/>
      </w:r>
    </w:p>
  </w:endnote>
  <w:endnote w:type="continuationSeparator" w:id="0">
    <w:p w14:paraId="4BFE8703" w14:textId="77777777" w:rsidR="00916469" w:rsidRDefault="009164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10E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A2B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3E1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B34D7A" w14:textId="77777777" w:rsidR="00916469" w:rsidRDefault="00916469" w:rsidP="009139A6">
      <w:r>
        <w:separator/>
      </w:r>
    </w:p>
  </w:footnote>
  <w:footnote w:type="continuationSeparator" w:id="0">
    <w:p w14:paraId="7D4E2E3A" w14:textId="77777777" w:rsidR="00916469" w:rsidRDefault="009164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B7B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4CC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ECE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469"/>
    <w:rsid w:val="000666E0"/>
    <w:rsid w:val="002510B7"/>
    <w:rsid w:val="00270799"/>
    <w:rsid w:val="005C130B"/>
    <w:rsid w:val="00826F5C"/>
    <w:rsid w:val="009139A6"/>
    <w:rsid w:val="00916469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05521"/>
  <w15:chartTrackingRefBased/>
  <w15:docId w15:val="{D60CAE69-A89F-4310-9A91-59259A317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2024-05-07T16:13:00Z</dcterms:created>
  <dcterms:modified xsi:type="dcterms:W3CDTF">2024-05-07T16:13:00Z</dcterms:modified>
</cp:coreProperties>
</file>